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2C5D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Marion SPYLLYNGHAM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A8CB478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Icklingham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Suffolk. </w:t>
      </w:r>
    </w:p>
    <w:p w14:paraId="52F41A69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A61E89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EE594A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William(q.v.).</w:t>
      </w:r>
    </w:p>
    <w:p w14:paraId="76E45EE5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2197080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4FDBB57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08AE1A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William James(q.v.) brought a plaint of debt against them, as the executors</w:t>
      </w:r>
    </w:p>
    <w:p w14:paraId="190C0FD0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Knyghte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Sheringham, Norfolk(q.v.),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John</w:t>
      </w:r>
    </w:p>
    <w:p w14:paraId="7EC75568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Eleman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Little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Walsingham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   (ibid.)</w:t>
      </w:r>
    </w:p>
    <w:p w14:paraId="4024757C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1BBF5E1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2D49ECB" w14:textId="77777777" w:rsidR="009773BD" w:rsidRDefault="009773BD" w:rsidP="009773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March 2021</w:t>
      </w:r>
    </w:p>
    <w:p w14:paraId="22656B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2CF45" w14:textId="77777777" w:rsidR="009773BD" w:rsidRDefault="009773BD" w:rsidP="009139A6">
      <w:r>
        <w:separator/>
      </w:r>
    </w:p>
  </w:endnote>
  <w:endnote w:type="continuationSeparator" w:id="0">
    <w:p w14:paraId="7D322237" w14:textId="77777777" w:rsidR="009773BD" w:rsidRDefault="009773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008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A28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05F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28A72" w14:textId="77777777" w:rsidR="009773BD" w:rsidRDefault="009773BD" w:rsidP="009139A6">
      <w:r>
        <w:separator/>
      </w:r>
    </w:p>
  </w:footnote>
  <w:footnote w:type="continuationSeparator" w:id="0">
    <w:p w14:paraId="0D6201AA" w14:textId="77777777" w:rsidR="009773BD" w:rsidRDefault="009773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06F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84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19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3BD"/>
    <w:rsid w:val="000666E0"/>
    <w:rsid w:val="002510B7"/>
    <w:rsid w:val="005C130B"/>
    <w:rsid w:val="00826F5C"/>
    <w:rsid w:val="009139A6"/>
    <w:rsid w:val="009448BB"/>
    <w:rsid w:val="009773B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9D3E5"/>
  <w15:chartTrackingRefBased/>
  <w15:docId w15:val="{51EF21AF-ADB7-4592-92FF-FE3E0585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73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2021-04-19T08:40:00Z</dcterms:created>
  <dcterms:modified xsi:type="dcterms:W3CDTF">2021-04-19T08:40:00Z</dcterms:modified>
</cp:coreProperties>
</file>